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267FCE5B" w:rsidR="00681581" w:rsidRDefault="009E00D2" w:rsidP="00681581">
      <w:pPr>
        <w:pStyle w:val="ODOT1BodyStyle"/>
      </w:pPr>
      <w:r>
        <w:t>Deborah Shoemaker</w:t>
      </w:r>
    </w:p>
    <w:p w14:paraId="0DD9117D" w14:textId="25B9DED8" w:rsidR="00755752" w:rsidRDefault="009E00D2" w:rsidP="00681581">
      <w:pPr>
        <w:pStyle w:val="ODOT1BodyStyle"/>
      </w:pPr>
      <w:r>
        <w:t>965 SR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66AB"/>
    <w:rsid w:val="00185ED9"/>
    <w:rsid w:val="001C1889"/>
    <w:rsid w:val="002052A1"/>
    <w:rsid w:val="00237EE1"/>
    <w:rsid w:val="002459EE"/>
    <w:rsid w:val="00263ADC"/>
    <w:rsid w:val="002916F9"/>
    <w:rsid w:val="00297230"/>
    <w:rsid w:val="002C07CC"/>
    <w:rsid w:val="00311B48"/>
    <w:rsid w:val="00332128"/>
    <w:rsid w:val="00347623"/>
    <w:rsid w:val="00354D19"/>
    <w:rsid w:val="00386C50"/>
    <w:rsid w:val="003961DC"/>
    <w:rsid w:val="003E267F"/>
    <w:rsid w:val="00400CB6"/>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2</TotalTime>
  <Pages>1</Pages>
  <Words>271</Words>
  <Characters>1433</Characters>
  <Application>Microsoft Office Word</Application>
  <DocSecurity>0</DocSecurity>
  <Lines>44</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2022-07-11T14:18:00Z</dcterms:created>
  <dcterms:modified xsi:type="dcterms:W3CDTF">2022-07-11T14:18:00Z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